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52E135" w14:textId="77777777" w:rsidR="003A71B1" w:rsidRDefault="003A71B1" w:rsidP="003A71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WRAWBY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fl.1440-3)</w:t>
      </w:r>
    </w:p>
    <w:p w14:paraId="46967D01" w14:textId="77777777" w:rsidR="003A71B1" w:rsidRDefault="003A71B1" w:rsidP="003A71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Carpenter.</w:t>
      </w:r>
    </w:p>
    <w:p w14:paraId="16466589" w14:textId="77777777" w:rsidR="003A71B1" w:rsidRDefault="003A71B1" w:rsidP="003A71B1">
      <w:pPr>
        <w:pStyle w:val="NoSpacing"/>
        <w:rPr>
          <w:rFonts w:cs="Times New Roman"/>
          <w:szCs w:val="24"/>
        </w:rPr>
      </w:pPr>
    </w:p>
    <w:p w14:paraId="25B1E7E7" w14:textId="77777777" w:rsidR="003A71B1" w:rsidRDefault="003A71B1" w:rsidP="003A71B1">
      <w:pPr>
        <w:pStyle w:val="NoSpacing"/>
        <w:rPr>
          <w:rFonts w:cs="Times New Roman"/>
          <w:szCs w:val="24"/>
        </w:rPr>
      </w:pPr>
    </w:p>
    <w:p w14:paraId="351A460F" w14:textId="77777777" w:rsidR="003A71B1" w:rsidRDefault="003A71B1" w:rsidP="003A71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1440-1</w:t>
      </w:r>
      <w:r>
        <w:rPr>
          <w:rFonts w:cs="Times New Roman"/>
          <w:szCs w:val="24"/>
        </w:rPr>
        <w:tab/>
        <w:t>He worked 50½ days for the custodians of Ouse Bridge.</w:t>
      </w:r>
    </w:p>
    <w:p w14:paraId="4BFE8FAE" w14:textId="77777777" w:rsidR="003A71B1" w:rsidRDefault="003A71B1" w:rsidP="003A71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(“Craftsmen and Industry </w:t>
      </w:r>
      <w:proofErr w:type="gramStart"/>
      <w:r>
        <w:rPr>
          <w:rFonts w:cs="Times New Roman"/>
          <w:szCs w:val="24"/>
        </w:rPr>
        <w:t>In</w:t>
      </w:r>
      <w:proofErr w:type="gramEnd"/>
      <w:r>
        <w:rPr>
          <w:rFonts w:cs="Times New Roman"/>
          <w:szCs w:val="24"/>
        </w:rPr>
        <w:t xml:space="preserve"> Late Medieval York” by Heather Crichton </w:t>
      </w:r>
    </w:p>
    <w:p w14:paraId="7FDAE511" w14:textId="77777777" w:rsidR="003A71B1" w:rsidRDefault="003A71B1" w:rsidP="003A71B1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Swanson, a dissertation submitted for the degree of D.Phil., University of York, Department of History. December 1980 p.233)</w:t>
      </w:r>
    </w:p>
    <w:p w14:paraId="0B92BBBC" w14:textId="77777777" w:rsidR="003A71B1" w:rsidRDefault="003A71B1" w:rsidP="003A71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1442-3</w:t>
      </w:r>
      <w:r>
        <w:rPr>
          <w:rFonts w:cs="Times New Roman"/>
          <w:szCs w:val="24"/>
        </w:rPr>
        <w:tab/>
        <w:t>He worked 171 days for the custodians of Ouse Bridge.   (ibid.)</w:t>
      </w:r>
    </w:p>
    <w:p w14:paraId="1738C6D5" w14:textId="77777777" w:rsidR="003A71B1" w:rsidRDefault="003A71B1" w:rsidP="003A71B1">
      <w:pPr>
        <w:pStyle w:val="NoSpacing"/>
        <w:rPr>
          <w:rFonts w:cs="Times New Roman"/>
          <w:szCs w:val="24"/>
        </w:rPr>
      </w:pPr>
    </w:p>
    <w:p w14:paraId="7830A14F" w14:textId="77777777" w:rsidR="003A71B1" w:rsidRDefault="003A71B1" w:rsidP="003A71B1">
      <w:pPr>
        <w:pStyle w:val="NoSpacing"/>
        <w:rPr>
          <w:rFonts w:cs="Times New Roman"/>
          <w:szCs w:val="24"/>
        </w:rPr>
      </w:pPr>
    </w:p>
    <w:p w14:paraId="7CA93BEC" w14:textId="77777777" w:rsidR="003A71B1" w:rsidRDefault="003A71B1" w:rsidP="003A71B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May 2024</w:t>
      </w:r>
    </w:p>
    <w:p w14:paraId="7AF0560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46139E" w14:textId="77777777" w:rsidR="003A71B1" w:rsidRDefault="003A71B1" w:rsidP="009139A6">
      <w:r>
        <w:separator/>
      </w:r>
    </w:p>
  </w:endnote>
  <w:endnote w:type="continuationSeparator" w:id="0">
    <w:p w14:paraId="79293A92" w14:textId="77777777" w:rsidR="003A71B1" w:rsidRDefault="003A71B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77B5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DBC12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F4F7F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FA01BD" w14:textId="77777777" w:rsidR="003A71B1" w:rsidRDefault="003A71B1" w:rsidP="009139A6">
      <w:r>
        <w:separator/>
      </w:r>
    </w:p>
  </w:footnote>
  <w:footnote w:type="continuationSeparator" w:id="0">
    <w:p w14:paraId="481D7FBD" w14:textId="77777777" w:rsidR="003A71B1" w:rsidRDefault="003A71B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153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F86E2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2291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1B1"/>
    <w:rsid w:val="000666E0"/>
    <w:rsid w:val="002510B7"/>
    <w:rsid w:val="00270799"/>
    <w:rsid w:val="003A71B1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E5E97"/>
  <w15:chartTrackingRefBased/>
  <w15:docId w15:val="{84EE4658-1349-4E62-8F07-79F3E49D9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2024-05-08T18:12:00Z</dcterms:created>
  <dcterms:modified xsi:type="dcterms:W3CDTF">2024-05-08T18:13:00Z</dcterms:modified>
</cp:coreProperties>
</file>